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440F5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SWAYNE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C4CD88F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B1CD2D2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D09934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9254B4" w14:textId="77777777" w:rsidR="004D3224" w:rsidRDefault="004D3224" w:rsidP="004D3224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4C85E0C" w14:textId="77777777" w:rsidR="004D3224" w:rsidRPr="00065994" w:rsidRDefault="004D3224" w:rsidP="004D322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5CCD87C" w14:textId="77777777" w:rsidR="004D3224" w:rsidRPr="00065994" w:rsidRDefault="004D3224" w:rsidP="004D322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E99FCFE" w14:textId="77777777" w:rsidR="004D3224" w:rsidRDefault="004D3224" w:rsidP="004D322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48B5DFC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A171D9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9981DA" w14:textId="77777777" w:rsidR="004D3224" w:rsidRDefault="004D3224" w:rsidP="004D322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July 2023</w:t>
      </w:r>
    </w:p>
    <w:p w14:paraId="0E077D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7BF6D" w14:textId="77777777" w:rsidR="004D3224" w:rsidRDefault="004D3224" w:rsidP="009139A6">
      <w:r>
        <w:separator/>
      </w:r>
    </w:p>
  </w:endnote>
  <w:endnote w:type="continuationSeparator" w:id="0">
    <w:p w14:paraId="3BAD8764" w14:textId="77777777" w:rsidR="004D3224" w:rsidRDefault="004D32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95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99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B9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0124D" w14:textId="77777777" w:rsidR="004D3224" w:rsidRDefault="004D3224" w:rsidP="009139A6">
      <w:r>
        <w:separator/>
      </w:r>
    </w:p>
  </w:footnote>
  <w:footnote w:type="continuationSeparator" w:id="0">
    <w:p w14:paraId="077DC13B" w14:textId="77777777" w:rsidR="004D3224" w:rsidRDefault="004D32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84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F2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10D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24"/>
    <w:rsid w:val="000666E0"/>
    <w:rsid w:val="002510B7"/>
    <w:rsid w:val="004D322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3573A"/>
  <w15:chartTrackingRefBased/>
  <w15:docId w15:val="{2C6937B5-8743-4F09-A6BB-2F94626C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2023-09-03T19:53:00Z</dcterms:created>
  <dcterms:modified xsi:type="dcterms:W3CDTF">2023-09-03T19:55:00Z</dcterms:modified>
</cp:coreProperties>
</file>